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TSG/WGRef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A01C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MtgSeq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A01C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4C72" w:rsidRPr="00214C72">
        <w:rPr>
          <w:b/>
          <w:noProof/>
          <w:sz w:val="24"/>
        </w:rPr>
        <w:t>S5-187</w:t>
      </w:r>
      <w:r w:rsidR="00CA0E74">
        <w:rPr>
          <w:b/>
          <w:noProof/>
          <w:sz w:val="24"/>
        </w:rPr>
        <w:t>454</w:t>
      </w:r>
    </w:p>
    <w:p w:rsidR="001E41F3" w:rsidRDefault="00A01CF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</w:t>
      </w:r>
      <w:r w:rsidR="006176AA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4755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E4F80" w:rsidP="004755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="000C10B3">
              <w:rPr>
                <w:b/>
                <w:noProof/>
                <w:sz w:val="28"/>
              </w:rPr>
              <w:t>.</w:t>
            </w:r>
            <w:r w:rsidR="000213CA">
              <w:rPr>
                <w:b/>
                <w:noProof/>
                <w:sz w:val="28"/>
              </w:rPr>
              <w:t>53</w:t>
            </w:r>
            <w:r w:rsidR="00CA0E7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45E7" w:rsidP="00D559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145E7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441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53324" w:rsidRDefault="002769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hyperlink r:id="rId9" w:tooltip="Click to download this version" w:history="1">
              <w:r w:rsidR="00C53324" w:rsidRPr="00C53324">
                <w:rPr>
                  <w:b/>
                  <w:noProof/>
                  <w:sz w:val="28"/>
                </w:rPr>
                <w:t>15.0.0</w:t>
              </w:r>
            </w:hyperlink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2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4174" w:rsidP="003B44D8">
            <w:pPr>
              <w:pStyle w:val="CRCoverPage"/>
              <w:spacing w:after="0"/>
              <w:ind w:left="100"/>
              <w:rPr>
                <w:noProof/>
              </w:rPr>
            </w:pPr>
            <w:r w:rsidRPr="002C4174">
              <w:t xml:space="preserve">Add general information for discovery of </w:t>
            </w:r>
            <w:proofErr w:type="spellStart"/>
            <w:r w:rsidRPr="002C4174">
              <w:t>MnS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1CF1" w:rsidP="00BA3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A392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71E4" w:rsidP="005B307A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5GMSD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07A" w:rsidP="005B3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2018-10-29</w:t>
            </w:r>
            <w:r w:rsidR="00A01CF1">
              <w:rPr>
                <w:noProof/>
              </w:rPr>
              <w:fldChar w:fldCharType="begin"/>
            </w:r>
            <w:r w:rsidR="00A01CF1">
              <w:rPr>
                <w:noProof/>
              </w:rPr>
              <w:instrText xml:space="preserve"> DOCPROPERTY  ResDate  \* MERGEFORMAT </w:instrText>
            </w:r>
            <w:r w:rsidR="00A01CF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3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3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9F5" w:rsidRPr="00DB652A" w:rsidRDefault="00DB652A" w:rsidP="00DB65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co</w:t>
            </w:r>
            <w:r>
              <w:rPr>
                <w:noProof/>
                <w:lang w:eastAsia="zh-CN"/>
              </w:rPr>
              <w:t>ncept and general description of discovery of management services in 5G are needed according to new work item on discovery of management services in 5G.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9F5" w:rsidRDefault="00DB652A" w:rsidP="00CA0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general </w:t>
            </w:r>
            <w:r w:rsidR="00CA0E74">
              <w:rPr>
                <w:noProof/>
                <w:lang w:eastAsia="zh-CN"/>
              </w:rPr>
              <w:t>concept</w:t>
            </w:r>
            <w:r>
              <w:rPr>
                <w:noProof/>
                <w:lang w:eastAsia="zh-CN"/>
              </w:rPr>
              <w:t xml:space="preserve"> of </w:t>
            </w:r>
            <w:r w:rsidR="00CA0E74">
              <w:rPr>
                <w:noProof/>
                <w:lang w:eastAsia="zh-CN"/>
              </w:rPr>
              <w:t xml:space="preserve">discovery of </w:t>
            </w:r>
            <w:r>
              <w:rPr>
                <w:noProof/>
                <w:lang w:eastAsia="zh-CN"/>
              </w:rPr>
              <w:t>management services in 5G</w:t>
            </w:r>
            <w:r w:rsidR="0030518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39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0E74" w:rsidP="0023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5D390F">
              <w:rPr>
                <w:noProof/>
              </w:rPr>
              <w:t xml:space="preserve">general </w:t>
            </w:r>
            <w:r>
              <w:rPr>
                <w:noProof/>
              </w:rPr>
              <w:t xml:space="preserve">concept of </w:t>
            </w:r>
            <w:r>
              <w:rPr>
                <w:noProof/>
                <w:lang w:eastAsia="zh-CN"/>
              </w:rPr>
              <w:t>discovery of management services in 5G.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8B6" w:rsidP="00CA0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CA0E74">
              <w:rPr>
                <w:noProof/>
                <w:lang w:eastAsia="zh-CN"/>
              </w:rPr>
              <w:t>, 4.x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E4365" w:rsidP="00230E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2D4" w:rsidRPr="007215AA" w:rsidTr="00EB5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502D4" w:rsidRPr="007215AA" w:rsidRDefault="00F92BFD" w:rsidP="001E6D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of </w:t>
            </w:r>
            <w:r w:rsidR="007502D4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C44BD1" w:rsidRPr="003931C1" w:rsidRDefault="00C44BD1">
      <w:pPr>
        <w:rPr>
          <w:noProof/>
          <w:lang w:eastAsia="zh-CN"/>
        </w:rPr>
      </w:pPr>
    </w:p>
    <w:p w:rsidR="00B8651A" w:rsidRDefault="00B8651A" w:rsidP="00B8651A">
      <w:pPr>
        <w:pStyle w:val="Heading1"/>
      </w:pPr>
      <w:bookmarkStart w:id="2" w:name="_Toc515263285"/>
      <w:r>
        <w:t>4</w:t>
      </w:r>
      <w:r w:rsidRPr="004D3578">
        <w:tab/>
      </w:r>
      <w:r>
        <w:t>Management framework</w:t>
      </w:r>
      <w:bookmarkEnd w:id="2"/>
    </w:p>
    <w:p w:rsidR="00281760" w:rsidRPr="00343FC5" w:rsidRDefault="00947390" w:rsidP="00281760">
      <w:pPr>
        <w:pStyle w:val="Heading2"/>
        <w:rPr>
          <w:lang w:eastAsia="zh-CN"/>
        </w:rPr>
      </w:pPr>
      <w:r>
        <w:rPr>
          <w:rFonts w:hint="eastAsia"/>
          <w:lang w:eastAsia="zh-CN"/>
        </w:rPr>
        <w:t>5</w:t>
      </w:r>
      <w:r w:rsidR="00281760" w:rsidRPr="00343FC5">
        <w:rPr>
          <w:lang w:eastAsia="zh-CN"/>
        </w:rPr>
        <w:t>.</w:t>
      </w:r>
      <w:r>
        <w:rPr>
          <w:lang w:eastAsia="zh-CN"/>
        </w:rPr>
        <w:t>1</w:t>
      </w:r>
      <w:proofErr w:type="gramStart"/>
      <w:r>
        <w:rPr>
          <w:lang w:eastAsia="zh-CN"/>
        </w:rPr>
        <w:t>.x</w:t>
      </w:r>
      <w:proofErr w:type="gramEnd"/>
      <w:r>
        <w:rPr>
          <w:lang w:eastAsia="zh-CN"/>
        </w:rPr>
        <w:tab/>
      </w:r>
      <w:r w:rsidR="00FD5A98">
        <w:rPr>
          <w:lang w:eastAsia="zh-CN"/>
        </w:rPr>
        <w:t>D</w:t>
      </w:r>
      <w:r w:rsidR="007F0997">
        <w:rPr>
          <w:lang w:eastAsia="zh-CN"/>
        </w:rPr>
        <w:t>iscovery</w:t>
      </w:r>
      <w:r w:rsidR="00FD5A98">
        <w:rPr>
          <w:lang w:eastAsia="zh-CN"/>
        </w:rPr>
        <w:t xml:space="preserve"> of </w:t>
      </w:r>
      <w:proofErr w:type="spellStart"/>
      <w:r w:rsidR="00FD5A98">
        <w:rPr>
          <w:lang w:eastAsia="zh-CN"/>
        </w:rPr>
        <w:t>MnS</w:t>
      </w:r>
      <w:proofErr w:type="spellEnd"/>
    </w:p>
    <w:p w:rsidR="003F4AB0" w:rsidRDefault="009B1316" w:rsidP="003F4AB0">
      <w:r>
        <w:t>R</w:t>
      </w:r>
      <w:r w:rsidR="001105D0" w:rsidRPr="001105D0">
        <w:t>equest-response communication paradigm</w:t>
      </w:r>
      <w:r w:rsidR="00712A94">
        <w:t xml:space="preserve"> </w:t>
      </w:r>
      <w:r>
        <w:t xml:space="preserve">may be adopted </w:t>
      </w:r>
      <w:r w:rsidR="00712A94">
        <w:t xml:space="preserve">for </w:t>
      </w:r>
      <w:r w:rsidR="002B76F8">
        <w:t>discover</w:t>
      </w:r>
      <w:r w:rsidR="00712A94">
        <w:t>y of</w:t>
      </w:r>
      <w:r w:rsidR="00176BD4">
        <w:t xml:space="preserve"> </w:t>
      </w:r>
      <w:proofErr w:type="spellStart"/>
      <w:r w:rsidR="00176BD4">
        <w:t>MnS</w:t>
      </w:r>
      <w:proofErr w:type="spellEnd"/>
      <w:r w:rsidR="001105D0">
        <w:t xml:space="preserve"> (i.e. Figure 4.x-1)</w:t>
      </w:r>
      <w:r w:rsidR="00176BD4">
        <w:t>.</w:t>
      </w:r>
      <w:r w:rsidR="001D6D88">
        <w:t xml:space="preserve"> In such communication </w:t>
      </w:r>
      <w:proofErr w:type="spellStart"/>
      <w:r w:rsidR="001D6D88">
        <w:t>paradignm</w:t>
      </w:r>
      <w:proofErr w:type="spellEnd"/>
      <w:r w:rsidR="001D6D88">
        <w:t xml:space="preserve">, </w:t>
      </w:r>
      <w:proofErr w:type="spellStart"/>
      <w:r w:rsidR="0025364C">
        <w:t>MnS</w:t>
      </w:r>
      <w:proofErr w:type="spellEnd"/>
      <w:r w:rsidR="0025364C">
        <w:t xml:space="preserve"> discovery service c</w:t>
      </w:r>
      <w:r w:rsidR="007F0997">
        <w:t>onsumers</w:t>
      </w:r>
      <w:r w:rsidR="00281760">
        <w:t xml:space="preserve"> </w:t>
      </w:r>
      <w:r w:rsidR="007F0997">
        <w:t xml:space="preserve">request a </w:t>
      </w:r>
      <w:proofErr w:type="spellStart"/>
      <w:r w:rsidR="00A00528">
        <w:t>MnS</w:t>
      </w:r>
      <w:proofErr w:type="spellEnd"/>
      <w:r w:rsidR="00A00528">
        <w:t xml:space="preserve"> query </w:t>
      </w:r>
      <w:r w:rsidR="0025364C">
        <w:t xml:space="preserve">capability </w:t>
      </w:r>
      <w:r w:rsidR="007F0997">
        <w:t xml:space="preserve">that </w:t>
      </w:r>
      <w:r w:rsidR="00281760" w:rsidRPr="00343FC5">
        <w:t xml:space="preserve">may </w:t>
      </w:r>
      <w:r w:rsidR="00551FF5">
        <w:t>return</w:t>
      </w:r>
      <w:r w:rsidR="00473BBF">
        <w:t>, for example</w:t>
      </w:r>
      <w:r w:rsidR="00281760" w:rsidRPr="00343FC5">
        <w:t>:</w:t>
      </w:r>
    </w:p>
    <w:p w:rsidR="003F4AB0" w:rsidRDefault="003F4AB0" w:rsidP="003F4AB0">
      <w:r>
        <w:rPr>
          <w:lang w:eastAsia="zh-CN"/>
        </w:rPr>
        <w:t xml:space="preserve">- </w:t>
      </w:r>
      <w:r w:rsidR="00473BBF">
        <w:rPr>
          <w:lang w:eastAsia="zh-CN"/>
        </w:rPr>
        <w:t xml:space="preserve">0 </w:t>
      </w:r>
      <w:proofErr w:type="spellStart"/>
      <w:r w:rsidR="00473BBF">
        <w:t>MnS</w:t>
      </w:r>
      <w:proofErr w:type="spellEnd"/>
      <w:r w:rsidR="00473BBF">
        <w:t xml:space="preserve"> component information</w:t>
      </w:r>
    </w:p>
    <w:p w:rsidR="003F4AB0" w:rsidRDefault="003F4AB0" w:rsidP="003F4AB0">
      <w:r>
        <w:t xml:space="preserve">- </w:t>
      </w:r>
      <w:r w:rsidR="00AD3ED2">
        <w:t>N</w:t>
      </w:r>
      <w:r w:rsidR="00473BBF">
        <w:t xml:space="preserve"> </w:t>
      </w:r>
      <w:proofErr w:type="spellStart"/>
      <w:r w:rsidR="00473BBF">
        <w:t>MnS</w:t>
      </w:r>
      <w:proofErr w:type="spellEnd"/>
      <w:r w:rsidR="00473BBF">
        <w:t xml:space="preserve"> component information</w:t>
      </w:r>
    </w:p>
    <w:p w:rsidR="007E3AC4" w:rsidRDefault="0025364C" w:rsidP="002B76F8">
      <w:pPr>
        <w:jc w:val="center"/>
      </w:pPr>
      <w:r>
        <w:rPr>
          <w:noProof/>
          <w:lang w:val="en-US"/>
        </w:rPr>
        <w:drawing>
          <wp:inline distT="0" distB="0" distL="0" distR="0">
            <wp:extent cx="5029200" cy="1024128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iscovery basic 5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02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</w:p>
    <w:p w:rsidR="007E3AC4" w:rsidRDefault="007E3AC4" w:rsidP="007E3AC4">
      <w:pPr>
        <w:jc w:val="center"/>
      </w:pPr>
      <w:r>
        <w:t xml:space="preserve">Figure 4.x-1: </w:t>
      </w:r>
      <w:r w:rsidR="003B11CD">
        <w:t>R</w:t>
      </w:r>
      <w:r w:rsidR="003B11CD" w:rsidRPr="001105D0">
        <w:t>equest-response communication paradigm</w:t>
      </w:r>
      <w:r w:rsidR="00622439">
        <w:t xml:space="preserve"> adopted</w:t>
      </w:r>
      <w:r w:rsidR="003B11CD">
        <w:t xml:space="preserve"> </w:t>
      </w:r>
      <w:r w:rsidR="00793F8F">
        <w:t xml:space="preserve">for discovery of </w:t>
      </w:r>
      <w:proofErr w:type="spellStart"/>
      <w:r w:rsidR="00793F8F">
        <w:t>MnS</w:t>
      </w:r>
      <w:proofErr w:type="spellEnd"/>
      <w:r w:rsidR="00793F8F">
        <w:t xml:space="preserve"> </w:t>
      </w:r>
    </w:p>
    <w:p w:rsidR="00622439" w:rsidRDefault="007F0997" w:rsidP="00687D40">
      <w:r>
        <w:t xml:space="preserve">For </w:t>
      </w:r>
      <w:proofErr w:type="spellStart"/>
      <w:r>
        <w:t>MnS</w:t>
      </w:r>
      <w:proofErr w:type="spellEnd"/>
      <w:r>
        <w:t xml:space="preserve"> queries that return</w:t>
      </w:r>
      <w:r w:rsidR="00176BD4">
        <w:t>, for example,</w:t>
      </w:r>
      <w:r>
        <w:t xml:space="preserve"> N </w:t>
      </w:r>
      <w:proofErr w:type="spellStart"/>
      <w:r>
        <w:t>MnS</w:t>
      </w:r>
      <w:proofErr w:type="spellEnd"/>
      <w:r>
        <w:t xml:space="preserve"> </w:t>
      </w:r>
      <w:r w:rsidR="00473BBF">
        <w:t xml:space="preserve">component </w:t>
      </w:r>
      <w:r>
        <w:t xml:space="preserve">information, </w:t>
      </w:r>
      <w:proofErr w:type="spellStart"/>
      <w:r w:rsidR="00473BBF">
        <w:t>MnS</w:t>
      </w:r>
      <w:proofErr w:type="spellEnd"/>
      <w:r w:rsidR="00473BBF">
        <w:t xml:space="preserve"> discovery </w:t>
      </w:r>
      <w:r w:rsidR="0025364C">
        <w:t xml:space="preserve">service </w:t>
      </w:r>
      <w:r w:rsidR="00473BBF">
        <w:t xml:space="preserve">consumers </w:t>
      </w:r>
      <w:r w:rsidR="00626E1D">
        <w:t xml:space="preserve">will be able to </w:t>
      </w:r>
      <w:r w:rsidR="00903E5E">
        <w:t>provide filters for returned</w:t>
      </w:r>
      <w:r w:rsidR="00687D40">
        <w:t xml:space="preserve"> </w:t>
      </w:r>
      <w:r w:rsidR="00473BBF">
        <w:t xml:space="preserve">N </w:t>
      </w:r>
      <w:proofErr w:type="spellStart"/>
      <w:r w:rsidR="00687D40">
        <w:t>MnS</w:t>
      </w:r>
      <w:proofErr w:type="spellEnd"/>
      <w:r w:rsidR="00687D40">
        <w:t xml:space="preserve"> </w:t>
      </w:r>
      <w:r w:rsidR="00473BBF">
        <w:t xml:space="preserve">component </w:t>
      </w:r>
      <w:r w:rsidR="00687D40">
        <w:t>information.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01A2" w:rsidRPr="000D366E" w:rsidTr="009F75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801A2" w:rsidRPr="006F0E57" w:rsidRDefault="000801A2" w:rsidP="001E6D0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0801A2" w:rsidRDefault="000801A2">
      <w:pPr>
        <w:rPr>
          <w:noProof/>
          <w:lang w:eastAsia="zh-CN"/>
        </w:rPr>
      </w:pPr>
    </w:p>
    <w:sectPr w:rsidR="000801A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9EE" w:rsidRDefault="002769EE">
      <w:r>
        <w:separator/>
      </w:r>
    </w:p>
  </w:endnote>
  <w:endnote w:type="continuationSeparator" w:id="0">
    <w:p w:rsidR="002769EE" w:rsidRDefault="0027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9EE" w:rsidRDefault="002769EE">
      <w:r>
        <w:separator/>
      </w:r>
    </w:p>
  </w:footnote>
  <w:footnote w:type="continuationSeparator" w:id="0">
    <w:p w:rsidR="002769EE" w:rsidRDefault="00276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D0F" w:rsidRDefault="001E6D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D0F" w:rsidRDefault="001E6D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D0F" w:rsidRDefault="001E6D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D0F" w:rsidRDefault="001E6D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DD2623"/>
    <w:multiLevelType w:val="hybridMultilevel"/>
    <w:tmpl w:val="E6283956"/>
    <w:lvl w:ilvl="0" w:tplc="CD18BF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343172"/>
    <w:multiLevelType w:val="hybridMultilevel"/>
    <w:tmpl w:val="FAD0906A"/>
    <w:lvl w:ilvl="0" w:tplc="653E66B2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FC485F"/>
    <w:multiLevelType w:val="hybridMultilevel"/>
    <w:tmpl w:val="465A7E24"/>
    <w:lvl w:ilvl="0" w:tplc="4F04D7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zMjK1NDY0szAzMLNQ0lEKTi0uzszPAykwrAUAdEm6SywAAAA="/>
  </w:docVars>
  <w:rsids>
    <w:rsidRoot w:val="00022E4A"/>
    <w:rsid w:val="000106CA"/>
    <w:rsid w:val="000213CA"/>
    <w:rsid w:val="00022E4A"/>
    <w:rsid w:val="000258B6"/>
    <w:rsid w:val="00032FC2"/>
    <w:rsid w:val="00041565"/>
    <w:rsid w:val="00044445"/>
    <w:rsid w:val="000801A2"/>
    <w:rsid w:val="000A6394"/>
    <w:rsid w:val="000B7FED"/>
    <w:rsid w:val="000C038A"/>
    <w:rsid w:val="000C10B3"/>
    <w:rsid w:val="000C4F24"/>
    <w:rsid w:val="000C6598"/>
    <w:rsid w:val="001105D0"/>
    <w:rsid w:val="001441D3"/>
    <w:rsid w:val="00145D43"/>
    <w:rsid w:val="00162562"/>
    <w:rsid w:val="00176BD4"/>
    <w:rsid w:val="00192C46"/>
    <w:rsid w:val="001A08B3"/>
    <w:rsid w:val="001A0EEB"/>
    <w:rsid w:val="001A7B60"/>
    <w:rsid w:val="001B52F0"/>
    <w:rsid w:val="001B7A65"/>
    <w:rsid w:val="001C093C"/>
    <w:rsid w:val="001C3317"/>
    <w:rsid w:val="001D6D88"/>
    <w:rsid w:val="001E41F3"/>
    <w:rsid w:val="001E6D0F"/>
    <w:rsid w:val="002002E1"/>
    <w:rsid w:val="00214C72"/>
    <w:rsid w:val="002227A7"/>
    <w:rsid w:val="00230E86"/>
    <w:rsid w:val="0025364C"/>
    <w:rsid w:val="0026004D"/>
    <w:rsid w:val="002640DD"/>
    <w:rsid w:val="00275D12"/>
    <w:rsid w:val="002760C8"/>
    <w:rsid w:val="002769EE"/>
    <w:rsid w:val="00281760"/>
    <w:rsid w:val="00284FEB"/>
    <w:rsid w:val="002860C4"/>
    <w:rsid w:val="002942DE"/>
    <w:rsid w:val="002B3B29"/>
    <w:rsid w:val="002B5741"/>
    <w:rsid w:val="002B76F8"/>
    <w:rsid w:val="002C4174"/>
    <w:rsid w:val="002F5B8B"/>
    <w:rsid w:val="00305184"/>
    <w:rsid w:val="00305409"/>
    <w:rsid w:val="00317CE5"/>
    <w:rsid w:val="00343816"/>
    <w:rsid w:val="003441E6"/>
    <w:rsid w:val="00345D8B"/>
    <w:rsid w:val="003609EF"/>
    <w:rsid w:val="0036231A"/>
    <w:rsid w:val="00374DD4"/>
    <w:rsid w:val="00383A4B"/>
    <w:rsid w:val="003931C1"/>
    <w:rsid w:val="003B11CD"/>
    <w:rsid w:val="003B44D8"/>
    <w:rsid w:val="003E1A36"/>
    <w:rsid w:val="003E20C8"/>
    <w:rsid w:val="003F4AB0"/>
    <w:rsid w:val="003F6391"/>
    <w:rsid w:val="00402C6D"/>
    <w:rsid w:val="00410371"/>
    <w:rsid w:val="00413BCB"/>
    <w:rsid w:val="004242F1"/>
    <w:rsid w:val="00434B9B"/>
    <w:rsid w:val="00435616"/>
    <w:rsid w:val="004357C7"/>
    <w:rsid w:val="00473BBF"/>
    <w:rsid w:val="0047551D"/>
    <w:rsid w:val="004A0C2D"/>
    <w:rsid w:val="004A3555"/>
    <w:rsid w:val="004A769D"/>
    <w:rsid w:val="004B75B7"/>
    <w:rsid w:val="004E4365"/>
    <w:rsid w:val="00504107"/>
    <w:rsid w:val="0051580D"/>
    <w:rsid w:val="005453C3"/>
    <w:rsid w:val="00547111"/>
    <w:rsid w:val="00551FF5"/>
    <w:rsid w:val="00554F7A"/>
    <w:rsid w:val="005679CD"/>
    <w:rsid w:val="005706C1"/>
    <w:rsid w:val="0057356E"/>
    <w:rsid w:val="00576F69"/>
    <w:rsid w:val="0058188C"/>
    <w:rsid w:val="00592D74"/>
    <w:rsid w:val="005A0670"/>
    <w:rsid w:val="005B307A"/>
    <w:rsid w:val="005B7E30"/>
    <w:rsid w:val="005D390F"/>
    <w:rsid w:val="005E2C44"/>
    <w:rsid w:val="005F2E87"/>
    <w:rsid w:val="005F34E3"/>
    <w:rsid w:val="00614A5B"/>
    <w:rsid w:val="006176AA"/>
    <w:rsid w:val="00621188"/>
    <w:rsid w:val="00622439"/>
    <w:rsid w:val="006257ED"/>
    <w:rsid w:val="00626E1D"/>
    <w:rsid w:val="00627F7F"/>
    <w:rsid w:val="00632C62"/>
    <w:rsid w:val="006377E5"/>
    <w:rsid w:val="00640BED"/>
    <w:rsid w:val="0064658E"/>
    <w:rsid w:val="0065361E"/>
    <w:rsid w:val="006771E4"/>
    <w:rsid w:val="00683F51"/>
    <w:rsid w:val="00687D40"/>
    <w:rsid w:val="006940D6"/>
    <w:rsid w:val="00695808"/>
    <w:rsid w:val="006A0761"/>
    <w:rsid w:val="006A4C1C"/>
    <w:rsid w:val="006B46FB"/>
    <w:rsid w:val="006E21FB"/>
    <w:rsid w:val="006E75B4"/>
    <w:rsid w:val="00702C22"/>
    <w:rsid w:val="00712A94"/>
    <w:rsid w:val="00713E03"/>
    <w:rsid w:val="007439F5"/>
    <w:rsid w:val="007502D4"/>
    <w:rsid w:val="00756BBD"/>
    <w:rsid w:val="00776668"/>
    <w:rsid w:val="00792342"/>
    <w:rsid w:val="00793F8F"/>
    <w:rsid w:val="007950F2"/>
    <w:rsid w:val="007977A8"/>
    <w:rsid w:val="007A3FBE"/>
    <w:rsid w:val="007B512A"/>
    <w:rsid w:val="007C2097"/>
    <w:rsid w:val="007C759E"/>
    <w:rsid w:val="007D0B55"/>
    <w:rsid w:val="007D11BF"/>
    <w:rsid w:val="007D4BE9"/>
    <w:rsid w:val="007D6A07"/>
    <w:rsid w:val="007E08A1"/>
    <w:rsid w:val="007E3AC4"/>
    <w:rsid w:val="007F0997"/>
    <w:rsid w:val="007F7259"/>
    <w:rsid w:val="00800BC6"/>
    <w:rsid w:val="008040A8"/>
    <w:rsid w:val="008145E7"/>
    <w:rsid w:val="00823129"/>
    <w:rsid w:val="00823587"/>
    <w:rsid w:val="008279FA"/>
    <w:rsid w:val="00832867"/>
    <w:rsid w:val="008626E7"/>
    <w:rsid w:val="00870EE7"/>
    <w:rsid w:val="008955B4"/>
    <w:rsid w:val="008A45A6"/>
    <w:rsid w:val="008B1F82"/>
    <w:rsid w:val="008B3241"/>
    <w:rsid w:val="008C6E06"/>
    <w:rsid w:val="008E385B"/>
    <w:rsid w:val="008E4F80"/>
    <w:rsid w:val="008F686C"/>
    <w:rsid w:val="00903E5E"/>
    <w:rsid w:val="009148DE"/>
    <w:rsid w:val="00947390"/>
    <w:rsid w:val="00950B6E"/>
    <w:rsid w:val="0095416B"/>
    <w:rsid w:val="009557AF"/>
    <w:rsid w:val="00955F93"/>
    <w:rsid w:val="00971DEA"/>
    <w:rsid w:val="009777D9"/>
    <w:rsid w:val="00991B88"/>
    <w:rsid w:val="009A5753"/>
    <w:rsid w:val="009A579D"/>
    <w:rsid w:val="009B1316"/>
    <w:rsid w:val="009E3297"/>
    <w:rsid w:val="009F734F"/>
    <w:rsid w:val="009F75D1"/>
    <w:rsid w:val="00A00528"/>
    <w:rsid w:val="00A01CF1"/>
    <w:rsid w:val="00A142EA"/>
    <w:rsid w:val="00A204FD"/>
    <w:rsid w:val="00A246B6"/>
    <w:rsid w:val="00A316FC"/>
    <w:rsid w:val="00A33176"/>
    <w:rsid w:val="00A3696F"/>
    <w:rsid w:val="00A47A30"/>
    <w:rsid w:val="00A47E70"/>
    <w:rsid w:val="00A50CF0"/>
    <w:rsid w:val="00A636DD"/>
    <w:rsid w:val="00A7671C"/>
    <w:rsid w:val="00AA2CBC"/>
    <w:rsid w:val="00AC5686"/>
    <w:rsid w:val="00AC5820"/>
    <w:rsid w:val="00AD1CD8"/>
    <w:rsid w:val="00AD3ED2"/>
    <w:rsid w:val="00B05B68"/>
    <w:rsid w:val="00B258BB"/>
    <w:rsid w:val="00B31C3B"/>
    <w:rsid w:val="00B34449"/>
    <w:rsid w:val="00B34502"/>
    <w:rsid w:val="00B42343"/>
    <w:rsid w:val="00B67B97"/>
    <w:rsid w:val="00B7328C"/>
    <w:rsid w:val="00B7350C"/>
    <w:rsid w:val="00B8651A"/>
    <w:rsid w:val="00B968C8"/>
    <w:rsid w:val="00BA3925"/>
    <w:rsid w:val="00BA3EC5"/>
    <w:rsid w:val="00BA51D9"/>
    <w:rsid w:val="00BB5DFC"/>
    <w:rsid w:val="00BD279D"/>
    <w:rsid w:val="00BD6BB8"/>
    <w:rsid w:val="00BE0240"/>
    <w:rsid w:val="00BE2CF8"/>
    <w:rsid w:val="00C14764"/>
    <w:rsid w:val="00C33E9F"/>
    <w:rsid w:val="00C44BD1"/>
    <w:rsid w:val="00C53324"/>
    <w:rsid w:val="00C55439"/>
    <w:rsid w:val="00C66BA2"/>
    <w:rsid w:val="00C95985"/>
    <w:rsid w:val="00C97CA3"/>
    <w:rsid w:val="00CA0E74"/>
    <w:rsid w:val="00CA236B"/>
    <w:rsid w:val="00CB6A46"/>
    <w:rsid w:val="00CC5026"/>
    <w:rsid w:val="00CC68D0"/>
    <w:rsid w:val="00CD4A10"/>
    <w:rsid w:val="00CE50E6"/>
    <w:rsid w:val="00CF54C8"/>
    <w:rsid w:val="00D03F9A"/>
    <w:rsid w:val="00D06D51"/>
    <w:rsid w:val="00D17C5F"/>
    <w:rsid w:val="00D24991"/>
    <w:rsid w:val="00D420E2"/>
    <w:rsid w:val="00D50255"/>
    <w:rsid w:val="00D5597C"/>
    <w:rsid w:val="00D614E2"/>
    <w:rsid w:val="00D728AB"/>
    <w:rsid w:val="00D87C5E"/>
    <w:rsid w:val="00DB652A"/>
    <w:rsid w:val="00DB7DBC"/>
    <w:rsid w:val="00DC30A0"/>
    <w:rsid w:val="00DE34CF"/>
    <w:rsid w:val="00E13F3D"/>
    <w:rsid w:val="00E166BF"/>
    <w:rsid w:val="00E34898"/>
    <w:rsid w:val="00E459B7"/>
    <w:rsid w:val="00E67BB1"/>
    <w:rsid w:val="00E81D2F"/>
    <w:rsid w:val="00E82CDE"/>
    <w:rsid w:val="00E967DF"/>
    <w:rsid w:val="00E97D17"/>
    <w:rsid w:val="00EA7F21"/>
    <w:rsid w:val="00EB09B7"/>
    <w:rsid w:val="00EB221D"/>
    <w:rsid w:val="00EB5FF9"/>
    <w:rsid w:val="00EC5E92"/>
    <w:rsid w:val="00EE7D7C"/>
    <w:rsid w:val="00F2243C"/>
    <w:rsid w:val="00F25D98"/>
    <w:rsid w:val="00F300FB"/>
    <w:rsid w:val="00F44606"/>
    <w:rsid w:val="00F477E4"/>
    <w:rsid w:val="00F6303A"/>
    <w:rsid w:val="00F92BFD"/>
    <w:rsid w:val="00FA0091"/>
    <w:rsid w:val="00FB6386"/>
    <w:rsid w:val="00FD5A98"/>
    <w:rsid w:val="00FE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DefaultParagraphFont"/>
    <w:link w:val="TF"/>
    <w:rsid w:val="00DB7D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7C5E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qFormat/>
    <w:rsid w:val="00EB5FF9"/>
    <w:pPr>
      <w:spacing w:before="120" w:after="120"/>
    </w:pPr>
    <w:rPr>
      <w:b/>
    </w:rPr>
  </w:style>
  <w:style w:type="character" w:customStyle="1" w:styleId="THChar">
    <w:name w:val="TH Char"/>
    <w:link w:val="TH"/>
    <w:rsid w:val="00EB5F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B5FF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EB5F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5F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A07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076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A2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archive/28_series/28.531/28531-f00.zip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29C4C-AE0F-4E34-A832-702EDD123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367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11</cp:revision>
  <cp:lastPrinted>1899-12-31T23:00:00Z</cp:lastPrinted>
  <dcterms:created xsi:type="dcterms:W3CDTF">2018-11-16T00:16:00Z</dcterms:created>
  <dcterms:modified xsi:type="dcterms:W3CDTF">2018-11-16T08:11:00Z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(2)g6pZukR/NHTBkvjav+qpXBzHHD6H8k61HXSovfzW6hAOSBJCmYmgixOHPTR1sX2ywdWKTKjd
AWB7JlcPFRuK121wWv1LjTy4LA0eMDO6HL1Rit9e4nhMMexqggidjxknXRUDNYG8c8a9pXOI
I6T1h/pyoleo+CQgWK5JkF7yR9AucDpUAV83p3DF0jKcpkZeViUHpIY2dwMHAA/Lxb2W433z
k58Gd4RYNCeWLnINkX</vt:lpwstr>
  </property>
  <property fmtid="{D5CDD505-2E9C-101B-9397-08002B2CF9AE}" pid="22" name="_2015_ms_pID_7253431">
    <vt:lpwstr>l6eYGZek+zO6qJKEnkjww4ARKexOPNpAeP+FduJFw5Zy4so/yq5LxL
zs4Mjztzka12KrUWgq4lGx9ptJ1pHkRVPO2Z8FvUGHfZ0LyPFfN2nE0oM/NA5maesSxajOu9
lCl4OPmTrucMaYoD656VJTjg+SjeclyEQJPZtqHov1AEpLjQe6NO5GjzSMxsVoDpP9dyfBRJ
SmojSnVxYRy7TP51</vt:lpwstr>
  </property>
</Properties>
</file>